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8C9050" w14:textId="4429F2C8" w:rsidR="00194149" w:rsidRPr="00194149" w:rsidRDefault="00194149" w:rsidP="00194149">
                                <w:pPr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:lang w:val="es-DO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</w:pPr>
                                <w:r w:rsidRPr="00194149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SUPBANCO-CCC-Pepb-202</w:t>
                                </w:r>
                                <w:r w:rsidR="006F66F3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3</w:t>
                                </w:r>
                                <w:r w:rsidRPr="00194149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-0001</w:t>
                                </w:r>
                              </w:p>
                              <w:p w14:paraId="59A93A1C" w14:textId="526645B2" w:rsidR="001466B0" w:rsidRPr="00502CAA" w:rsidRDefault="001466B0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88C9050" w14:textId="4429F2C8" w:rsidR="00194149" w:rsidRPr="00194149" w:rsidRDefault="00194149" w:rsidP="00194149">
                          <w:pPr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:lang w:val="es-DO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194149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SUPBANCO-CCC-Pepb-202</w:t>
                          </w:r>
                          <w:r w:rsidR="006F66F3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3</w:t>
                          </w:r>
                          <w:r w:rsidRPr="00194149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-0001</w:t>
                          </w:r>
                        </w:p>
                        <w:p w14:paraId="59A93A1C" w14:textId="526645B2" w:rsidR="001466B0" w:rsidRPr="00502CAA" w:rsidRDefault="001466B0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6F66F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6F66F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6F66F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6F66F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6F66F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6F66F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149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6F66F3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8288A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31</cp:revision>
  <cp:lastPrinted>2011-03-04T18:48:00Z</cp:lastPrinted>
  <dcterms:created xsi:type="dcterms:W3CDTF">2014-01-15T13:04:00Z</dcterms:created>
  <dcterms:modified xsi:type="dcterms:W3CDTF">2023-01-25T16:09:00Z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2022-12-14T17:18:59Z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220df059-315a-47c1-b855-de3ae997415e</vt:lpwstr>
  </property>
  <property fmtid="{D5CDD505-2E9C-101B-9397-08002B2CF9AE}" pid="8" name="MSIP_Label_81f5a2da-7ac4-4e60-a27b-a125ee74514f_ContentBits">
    <vt:lpwstr>0</vt:lpwstr>
  </property>
</Properties>
</file>